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Cheshire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Cheshire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Cheshire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Cheshire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Cheshire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Cheshire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61.3% </w:t>
      </w:r>
      <w:r w:rsidRPr="004747BF">
        <w:rPr>
          <w:rFonts w:ascii="Libre Franklin Light" w:eastAsia="Times New Roman" w:hAnsi="Libre Franklin Light" w:cs="Calibri Light"/>
        </w:rPr>
        <w:t xml:space="preserve">of those respondents classified as PGSI 8+ in Mid Cheshire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Cheshire is estimated to be </w:t>
      </w:r>
      <w:r w:rsidRPr="00773DF7">
        <w:rPr>
          <w:rFonts w:ascii="Libre Franklin Light" w:eastAsia="Times New Roman" w:hAnsi="Libre Franklin Light" w:cs="Calibri Light"/>
          <w:b/>
          <w:bCs/>
          <w:color w:val="C45911" w:themeColor="accent2" w:themeShade="BF"/>
        </w:rPr>
        <w:t xml:space="preserve">£1,877,206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Cheshire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Cheshire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Cheshire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Cheshire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Ch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Cheshire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Ch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Cheshire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Cheshire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Ch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Cheshire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Cheshire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Cheshire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Cheshire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Cheshire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Cheshire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£1,877,206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Cheshire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£632,341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£45,299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£23,357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£1,132,892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£1,877,206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Cheshire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Cheshire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Cheshire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Cheshire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Cheshire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Cheshire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Cheshire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Cheshire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Cheshire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Cheshire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Cheshire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Cheshire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7129351-6D77-439F-872B-DF559759742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